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6"/>
        <w:gridCol w:w="1147"/>
        <w:gridCol w:w="517"/>
        <w:gridCol w:w="1184"/>
        <w:gridCol w:w="481"/>
        <w:gridCol w:w="1220"/>
        <w:gridCol w:w="445"/>
        <w:gridCol w:w="1256"/>
        <w:gridCol w:w="306"/>
        <w:gridCol w:w="1536"/>
      </w:tblGrid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bookmarkStart w:id="0" w:name="_GoBack"/>
            <w:bookmarkEnd w:id="0"/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261" w:rsidRDefault="00776261" w:rsidP="001E0A3F">
            <w:r>
              <w:t>Приложение 11</w:t>
            </w:r>
          </w:p>
        </w:tc>
      </w:tr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261" w:rsidRDefault="00776261" w:rsidP="001E0A3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261" w:rsidRDefault="00776261" w:rsidP="002C4A13">
            <w:r>
              <w:t xml:space="preserve">от </w:t>
            </w:r>
            <w:r w:rsidR="002C4A13">
              <w:t xml:space="preserve">15.02.2018 </w:t>
            </w:r>
            <w:r>
              <w:t>№</w:t>
            </w:r>
            <w:r w:rsidR="002368F6">
              <w:t xml:space="preserve"> </w:t>
            </w:r>
            <w:r w:rsidR="002C4A13">
              <w:t>30-229</w:t>
            </w:r>
            <w:r>
              <w:t xml:space="preserve"> </w:t>
            </w:r>
          </w:p>
        </w:tc>
      </w:tr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</w:tr>
      <w:tr w:rsidR="00776261" w:rsidTr="00776261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</w:p>
        </w:tc>
      </w:tr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тыс. руб.</w:t>
            </w:r>
          </w:p>
        </w:tc>
      </w:tr>
      <w:tr w:rsidR="00776261" w:rsidTr="00776261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2020 год</w:t>
            </w:r>
          </w:p>
        </w:tc>
      </w:tr>
      <w:tr w:rsidR="00776261" w:rsidTr="00776261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261" w:rsidRDefault="00776261" w:rsidP="001E0A3F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776261" w:rsidRPr="00776261" w:rsidRDefault="0077626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6"/>
        <w:gridCol w:w="1147"/>
        <w:gridCol w:w="517"/>
        <w:gridCol w:w="1184"/>
        <w:gridCol w:w="481"/>
        <w:gridCol w:w="1220"/>
        <w:gridCol w:w="445"/>
        <w:gridCol w:w="1256"/>
        <w:gridCol w:w="306"/>
        <w:gridCol w:w="1536"/>
      </w:tblGrid>
      <w:tr w:rsidR="00776261" w:rsidTr="00776261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261" w:rsidRDefault="00776261" w:rsidP="001E0A3F">
            <w:pPr>
              <w:jc w:val="center"/>
            </w:pPr>
            <w:r>
              <w:t>8</w:t>
            </w:r>
          </w:p>
        </w:tc>
      </w:tr>
      <w:tr w:rsidR="00776261" w:rsidTr="00776261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76261" w:rsidRDefault="00776261" w:rsidP="001E0A3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261" w:rsidRDefault="00776261" w:rsidP="001E0A3F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2 602 000,0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2 602 000,0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2 200 000,0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2 170 000,0</w:t>
            </w:r>
          </w:p>
        </w:tc>
      </w:tr>
      <w:tr w:rsidR="00776261" w:rsidTr="00776261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76261" w:rsidRDefault="00776261" w:rsidP="001E0A3F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261" w:rsidRDefault="00776261" w:rsidP="001E0A3F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1 100 000,0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1 130 000,0</w:t>
            </w:r>
          </w:p>
        </w:tc>
      </w:tr>
      <w:tr w:rsidR="00776261" w:rsidTr="00776261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3 702 000,0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3 702 000,0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3 300 000,0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pPr>
              <w:jc w:val="right"/>
            </w:pPr>
            <w:r>
              <w:t>3 300 000,0</w:t>
            </w:r>
          </w:p>
        </w:tc>
      </w:tr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r>
              <w:t xml:space="preserve"> 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</w:tr>
      <w:tr w:rsidR="00776261" w:rsidTr="00776261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>
            <w:r>
              <w:t xml:space="preserve"> 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261" w:rsidRDefault="00776261" w:rsidP="001E0A3F"/>
        </w:tc>
      </w:tr>
    </w:tbl>
    <w:p w:rsidR="00E2598B" w:rsidRPr="00776261" w:rsidRDefault="00E2598B" w:rsidP="00776261"/>
    <w:sectPr w:rsidR="00E2598B" w:rsidRPr="00776261" w:rsidSect="00986677">
      <w:headerReference w:type="even" r:id="rId8"/>
      <w:headerReference w:type="default" r:id="rId9"/>
      <w:pgSz w:w="16838" w:h="11906" w:orient="landscape"/>
      <w:pgMar w:top="1618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D9" w:rsidRDefault="008640D9" w:rsidP="00776261">
      <w:r>
        <w:separator/>
      </w:r>
    </w:p>
  </w:endnote>
  <w:endnote w:type="continuationSeparator" w:id="0">
    <w:p w:rsidR="008640D9" w:rsidRDefault="008640D9" w:rsidP="0077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D9" w:rsidRDefault="008640D9" w:rsidP="00776261">
      <w:r>
        <w:separator/>
      </w:r>
    </w:p>
  </w:footnote>
  <w:footnote w:type="continuationSeparator" w:id="0">
    <w:p w:rsidR="008640D9" w:rsidRDefault="008640D9" w:rsidP="00776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261" w:rsidRDefault="00C518C2" w:rsidP="00E21B0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62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6261" w:rsidRDefault="007762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261" w:rsidRDefault="00C518C2" w:rsidP="00E21B0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62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76261">
      <w:rPr>
        <w:rStyle w:val="a7"/>
        <w:noProof/>
      </w:rPr>
      <w:t>1</w:t>
    </w:r>
    <w:r>
      <w:rPr>
        <w:rStyle w:val="a7"/>
      </w:rPr>
      <w:fldChar w:fldCharType="end"/>
    </w:r>
  </w:p>
  <w:p w:rsidR="00776261" w:rsidRDefault="007762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261"/>
    <w:rsid w:val="000222BE"/>
    <w:rsid w:val="002368F6"/>
    <w:rsid w:val="002A736C"/>
    <w:rsid w:val="002C3F39"/>
    <w:rsid w:val="002C4A13"/>
    <w:rsid w:val="00580742"/>
    <w:rsid w:val="006808C6"/>
    <w:rsid w:val="006C0A8E"/>
    <w:rsid w:val="00767C9E"/>
    <w:rsid w:val="00776261"/>
    <w:rsid w:val="008640D9"/>
    <w:rsid w:val="00986677"/>
    <w:rsid w:val="00A24CAF"/>
    <w:rsid w:val="00B912FD"/>
    <w:rsid w:val="00C518C2"/>
    <w:rsid w:val="00C72CC3"/>
    <w:rsid w:val="00CD7E9F"/>
    <w:rsid w:val="00D27156"/>
    <w:rsid w:val="00E2598B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62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6261"/>
  </w:style>
  <w:style w:type="paragraph" w:styleId="a5">
    <w:name w:val="footer"/>
    <w:basedOn w:val="a"/>
    <w:link w:val="a6"/>
    <w:uiPriority w:val="99"/>
    <w:semiHidden/>
    <w:unhideWhenUsed/>
    <w:rsid w:val="007762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6261"/>
  </w:style>
  <w:style w:type="character" w:styleId="a7">
    <w:name w:val="page number"/>
    <w:basedOn w:val="a0"/>
    <w:uiPriority w:val="99"/>
    <w:semiHidden/>
    <w:unhideWhenUsed/>
    <w:rsid w:val="007762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bfk2</cp:lastModifiedBy>
  <cp:revision>6</cp:revision>
  <dcterms:created xsi:type="dcterms:W3CDTF">2018-01-26T07:32:00Z</dcterms:created>
  <dcterms:modified xsi:type="dcterms:W3CDTF">2018-02-15T08:42:00Z</dcterms:modified>
</cp:coreProperties>
</file>